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0B42C8FA" w:rsidR="00681581" w:rsidRDefault="0050794F" w:rsidP="00681581">
      <w:pPr>
        <w:pStyle w:val="ODOT1BodyStyle"/>
      </w:pPr>
      <w:r>
        <w:t>Richard Cook and Beverly Logan</w:t>
      </w:r>
    </w:p>
    <w:p w14:paraId="0DD9117D" w14:textId="11207BB8" w:rsidR="00755752" w:rsidRDefault="0050794F" w:rsidP="00681581">
      <w:pPr>
        <w:pStyle w:val="ODOT1BodyStyle"/>
      </w:pPr>
      <w:r>
        <w:t>918</w:t>
      </w:r>
      <w:r w:rsidR="008526E1">
        <w:t xml:space="preserve">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0CF4"/>
    <w:rsid w:val="001466AB"/>
    <w:rsid w:val="0015368E"/>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20B7B"/>
    <w:rsid w:val="0044035C"/>
    <w:rsid w:val="004463E3"/>
    <w:rsid w:val="00472C0A"/>
    <w:rsid w:val="004A5BC5"/>
    <w:rsid w:val="004A7BB6"/>
    <w:rsid w:val="004D3E0E"/>
    <w:rsid w:val="004E4E07"/>
    <w:rsid w:val="0050174E"/>
    <w:rsid w:val="0050794F"/>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B5F75"/>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C5751"/>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1</TotalTime>
  <Pages>1</Pages>
  <Words>271</Words>
  <Characters>1455</Characters>
  <Application>Microsoft Office Word</Application>
  <DocSecurity>0</DocSecurity>
  <Lines>44</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2022-07-11T14:35:00Z</dcterms:created>
  <dcterms:modified xsi:type="dcterms:W3CDTF">2022-07-11T14:35:00Z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